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4B1C5" w14:textId="77777777" w:rsidR="0067411C" w:rsidRPr="00110A53" w:rsidRDefault="0067411C" w:rsidP="0067411C">
      <w:pPr>
        <w:pStyle w:val="Naslov"/>
        <w:jc w:val="right"/>
        <w:rPr>
          <w:b w:val="0"/>
          <w:sz w:val="24"/>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Pr="00110A53">
        <w:rPr>
          <w:b w:val="0"/>
          <w:sz w:val="24"/>
          <w:bdr w:val="single" w:sz="4" w:space="0" w:color="auto" w:shadow="1"/>
          <w:shd w:val="clear" w:color="auto" w:fill="F3F3F3"/>
        </w:rPr>
        <w:t>OBR-</w:t>
      </w:r>
      <w:r>
        <w:rPr>
          <w:b w:val="0"/>
          <w:sz w:val="24"/>
          <w:bdr w:val="single" w:sz="4" w:space="0" w:color="auto" w:shadow="1"/>
          <w:shd w:val="clear" w:color="auto" w:fill="F3F3F3"/>
        </w:rPr>
        <w:t>11</w:t>
      </w:r>
    </w:p>
    <w:p w14:paraId="3854B1C6" w14:textId="77777777" w:rsidR="0022373F" w:rsidRPr="00E120D5" w:rsidRDefault="00C549F6" w:rsidP="0022679C">
      <w:pPr>
        <w:jc w:val="both"/>
        <w:rPr>
          <w:sz w:val="18"/>
          <w:szCs w:val="18"/>
        </w:rPr>
      </w:pPr>
      <w:r w:rsidRPr="00E120D5">
        <w:rPr>
          <w:sz w:val="18"/>
          <w:szCs w:val="18"/>
        </w:rPr>
        <w:t xml:space="preserve">Zaradi namena iz šestega odstavka 14. člena Zakona o integriteti in preprečevanju korupcije (Ur. l. RS, št. 45/2010 s spremembami in dopolnitvami), t.j. zaradi zagotovitve transparentnosti posla in preprečitve korupcijskih tveganj pri sklepanju pravnih poslov kot zakoniti zastopnik ponudnika v postopku javnega naročanja podajam naslednjo </w:t>
      </w:r>
    </w:p>
    <w:p w14:paraId="3854B1C7" w14:textId="77777777" w:rsidR="0022373F" w:rsidRPr="00E120D5" w:rsidRDefault="0022373F" w:rsidP="00C549F6">
      <w:pPr>
        <w:rPr>
          <w:sz w:val="18"/>
          <w:szCs w:val="18"/>
        </w:rPr>
      </w:pPr>
    </w:p>
    <w:p w14:paraId="3854B1C8" w14:textId="3F1206D3" w:rsidR="0022373F" w:rsidRPr="00E120D5" w:rsidRDefault="00C549F6" w:rsidP="0022373F">
      <w:pPr>
        <w:jc w:val="center"/>
        <w:rPr>
          <w:b/>
          <w:sz w:val="18"/>
          <w:szCs w:val="18"/>
        </w:rPr>
      </w:pPr>
      <w:r w:rsidRPr="00E120D5">
        <w:rPr>
          <w:b/>
          <w:sz w:val="18"/>
          <w:szCs w:val="18"/>
        </w:rPr>
        <w:t>IZJAVO O UDELEŽBI FIZIČNIH IN PRAVNIH OSEB V LASTNIŠTVU PONUDNIKA</w:t>
      </w:r>
      <w:r w:rsidR="00372518">
        <w:rPr>
          <w:b/>
          <w:sz w:val="18"/>
          <w:szCs w:val="18"/>
        </w:rPr>
        <w:t>/PRIJAVITELJA</w:t>
      </w:r>
    </w:p>
    <w:p w14:paraId="3854B1C9" w14:textId="77777777" w:rsidR="0022373F" w:rsidRPr="00E120D5" w:rsidRDefault="0022373F" w:rsidP="00C549F6">
      <w:pPr>
        <w:rPr>
          <w:sz w:val="18"/>
          <w:szCs w:val="18"/>
        </w:rPr>
      </w:pPr>
    </w:p>
    <w:p w14:paraId="3854B1CA" w14:textId="7925F454" w:rsidR="0022373F" w:rsidRPr="00E120D5" w:rsidRDefault="00C549F6" w:rsidP="0022679C">
      <w:pPr>
        <w:jc w:val="both"/>
        <w:rPr>
          <w:b/>
          <w:sz w:val="18"/>
          <w:szCs w:val="18"/>
        </w:rPr>
      </w:pPr>
      <w:r w:rsidRPr="00E120D5">
        <w:rPr>
          <w:b/>
          <w:sz w:val="18"/>
          <w:szCs w:val="18"/>
        </w:rPr>
        <w:t>Podatki o ponudniku</w:t>
      </w:r>
      <w:r w:rsidR="00372518">
        <w:rPr>
          <w:b/>
          <w:sz w:val="18"/>
          <w:szCs w:val="18"/>
        </w:rPr>
        <w:t xml:space="preserve"> (oz. prijavitelju)</w:t>
      </w:r>
      <w:r w:rsidRPr="00E120D5">
        <w:rPr>
          <w:b/>
          <w:sz w:val="18"/>
          <w:szCs w:val="18"/>
        </w:rPr>
        <w:t xml:space="preserve"> (pravna oseba, podjetnik, društvo ali drug pravni subjekt, ki nastopa v postopku javnega naročanja): </w:t>
      </w:r>
    </w:p>
    <w:p w14:paraId="3854B1CB" w14:textId="77777777" w:rsidR="0022373F" w:rsidRPr="00E120D5" w:rsidRDefault="00C549F6" w:rsidP="0022679C">
      <w:pPr>
        <w:jc w:val="both"/>
        <w:rPr>
          <w:sz w:val="18"/>
          <w:szCs w:val="18"/>
        </w:rPr>
      </w:pPr>
      <w:r w:rsidRPr="00E120D5">
        <w:rPr>
          <w:sz w:val="18"/>
          <w:szCs w:val="18"/>
        </w:rPr>
        <w:t xml:space="preserve">Firma ponudnika: __________________________________________________________________________ </w:t>
      </w:r>
    </w:p>
    <w:p w14:paraId="3854B1CC" w14:textId="77777777" w:rsidR="0022373F" w:rsidRPr="00E120D5" w:rsidRDefault="00C549F6" w:rsidP="0022679C">
      <w:pPr>
        <w:jc w:val="both"/>
        <w:rPr>
          <w:sz w:val="18"/>
          <w:szCs w:val="18"/>
        </w:rPr>
      </w:pPr>
      <w:r w:rsidRPr="00E120D5">
        <w:rPr>
          <w:sz w:val="18"/>
          <w:szCs w:val="18"/>
        </w:rPr>
        <w:t xml:space="preserve">Sedež ponudnika (država, ulica in hišna številka, naselje, občina, poštna številka in kraj): __________________________________________________________________________________________ </w:t>
      </w:r>
    </w:p>
    <w:p w14:paraId="3854B1CD" w14:textId="77777777" w:rsidR="0022373F" w:rsidRPr="00E120D5" w:rsidRDefault="00C549F6" w:rsidP="0022679C">
      <w:pPr>
        <w:jc w:val="both"/>
        <w:rPr>
          <w:sz w:val="18"/>
          <w:szCs w:val="18"/>
        </w:rPr>
      </w:pPr>
      <w:r w:rsidRPr="00E120D5">
        <w:rPr>
          <w:sz w:val="18"/>
          <w:szCs w:val="18"/>
        </w:rPr>
        <w:t>Matična številka ponudnika oziroma davčna številka za druge fizične in pravne osebe - ponudnike, ki niso vpisane v poslovnem registru: __________________________________________________________________</w:t>
      </w:r>
    </w:p>
    <w:p w14:paraId="3854B1CE" w14:textId="77777777" w:rsidR="0022373F" w:rsidRPr="00E120D5" w:rsidRDefault="00C549F6" w:rsidP="0022679C">
      <w:pPr>
        <w:jc w:val="both"/>
        <w:rPr>
          <w:sz w:val="18"/>
          <w:szCs w:val="18"/>
        </w:rPr>
      </w:pPr>
      <w:r w:rsidRPr="00E120D5">
        <w:rPr>
          <w:sz w:val="18"/>
          <w:szCs w:val="18"/>
        </w:rPr>
        <w:t xml:space="preserve"> Ponudnik je nosilec tihe družbe* (ustrezno označi): DA NE </w:t>
      </w:r>
    </w:p>
    <w:p w14:paraId="3854B1CF" w14:textId="77777777" w:rsidR="0022373F" w:rsidRPr="00E120D5" w:rsidRDefault="0022373F" w:rsidP="0022679C">
      <w:pPr>
        <w:jc w:val="both"/>
        <w:rPr>
          <w:sz w:val="18"/>
          <w:szCs w:val="18"/>
        </w:rPr>
      </w:pPr>
    </w:p>
    <w:p w14:paraId="3854B1D0" w14:textId="77777777" w:rsidR="0022373F" w:rsidRPr="00E120D5" w:rsidRDefault="00C549F6" w:rsidP="0022679C">
      <w:pPr>
        <w:jc w:val="both"/>
        <w:rPr>
          <w:b/>
          <w:sz w:val="18"/>
          <w:szCs w:val="18"/>
        </w:rPr>
      </w:pPr>
      <w:r w:rsidRPr="00E120D5">
        <w:rPr>
          <w:b/>
          <w:sz w:val="18"/>
          <w:szCs w:val="18"/>
        </w:rPr>
        <w:t xml:space="preserve">Lastniška struktura ponudnika: </w:t>
      </w:r>
    </w:p>
    <w:p w14:paraId="3854B1D1" w14:textId="77777777" w:rsidR="0022373F" w:rsidRPr="00E120D5" w:rsidRDefault="0022373F" w:rsidP="0022679C">
      <w:pPr>
        <w:jc w:val="both"/>
        <w:rPr>
          <w:sz w:val="18"/>
          <w:szCs w:val="18"/>
        </w:rPr>
      </w:pPr>
    </w:p>
    <w:p w14:paraId="3854B1D2" w14:textId="77777777" w:rsidR="00B45BD4" w:rsidRPr="00E120D5" w:rsidRDefault="00C549F6" w:rsidP="0022679C">
      <w:pPr>
        <w:jc w:val="both"/>
        <w:rPr>
          <w:b/>
          <w:sz w:val="18"/>
          <w:szCs w:val="18"/>
        </w:rPr>
      </w:pPr>
      <w:r w:rsidRPr="00E120D5">
        <w:rPr>
          <w:b/>
          <w:sz w:val="18"/>
          <w:szCs w:val="18"/>
        </w:rPr>
        <w:t xml:space="preserve">1.1. Podatki o udeležbi fizičnih oseb v lastništvu ponudnika, vključno s tihimi družbeniki*: </w:t>
      </w:r>
    </w:p>
    <w:p w14:paraId="3854B1D3" w14:textId="77777777" w:rsidR="00B45BD4" w:rsidRPr="00E120D5" w:rsidRDefault="00C549F6" w:rsidP="0022679C">
      <w:pPr>
        <w:jc w:val="both"/>
        <w:rPr>
          <w:i/>
          <w:sz w:val="18"/>
          <w:szCs w:val="18"/>
        </w:rPr>
      </w:pPr>
      <w:r w:rsidRPr="00E120D5">
        <w:rPr>
          <w:i/>
          <w:sz w:val="18"/>
          <w:szCs w:val="18"/>
        </w:rPr>
        <w:t xml:space="preserve">Fizična oseba 1: </w:t>
      </w:r>
    </w:p>
    <w:p w14:paraId="3854B1D4" w14:textId="77777777" w:rsidR="00B45BD4" w:rsidRPr="00E120D5" w:rsidRDefault="00C549F6" w:rsidP="0022679C">
      <w:pPr>
        <w:jc w:val="both"/>
        <w:rPr>
          <w:sz w:val="18"/>
          <w:szCs w:val="18"/>
        </w:rPr>
      </w:pPr>
      <w:r w:rsidRPr="00E120D5">
        <w:rPr>
          <w:sz w:val="18"/>
          <w:szCs w:val="18"/>
        </w:rPr>
        <w:t xml:space="preserve">Ime in priimek: _____________________________________________________________________________ </w:t>
      </w:r>
    </w:p>
    <w:p w14:paraId="3854B1D5" w14:textId="77777777" w:rsidR="00B45BD4" w:rsidRPr="00E120D5" w:rsidRDefault="00C549F6" w:rsidP="0022679C">
      <w:pPr>
        <w:jc w:val="both"/>
        <w:rPr>
          <w:sz w:val="18"/>
          <w:szCs w:val="18"/>
        </w:rPr>
      </w:pPr>
      <w:r w:rsidRPr="00E120D5">
        <w:rPr>
          <w:sz w:val="18"/>
          <w:szCs w:val="18"/>
        </w:rPr>
        <w:t xml:space="preserve">Prebivališče – stalno, razen če ima oseba začasno prebivališče v Republiki Sloveniji (država, ulica in hišna številka, naselje, občina, poštna številka in kraj): __________________________________________________________________________________________ </w:t>
      </w:r>
    </w:p>
    <w:p w14:paraId="3854B1D6"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 </w:t>
      </w:r>
    </w:p>
    <w:p w14:paraId="3854B1D7" w14:textId="77777777" w:rsidR="00B45BD4" w:rsidRPr="00E120D5" w:rsidRDefault="00C549F6" w:rsidP="0022679C">
      <w:pPr>
        <w:jc w:val="both"/>
        <w:rPr>
          <w:sz w:val="18"/>
          <w:szCs w:val="18"/>
        </w:rPr>
      </w:pPr>
      <w:r w:rsidRPr="00E120D5">
        <w:rPr>
          <w:sz w:val="18"/>
          <w:szCs w:val="18"/>
        </w:rPr>
        <w:t xml:space="preserve">Tihi družbenik* (ustrezno označi): DA NE </w:t>
      </w:r>
    </w:p>
    <w:p w14:paraId="3854B1D8" w14:textId="77777777" w:rsidR="00B45BD4" w:rsidRPr="00E120D5" w:rsidRDefault="00C549F6" w:rsidP="0022679C">
      <w:pPr>
        <w:jc w:val="both"/>
        <w:rPr>
          <w:sz w:val="18"/>
          <w:szCs w:val="18"/>
        </w:rPr>
      </w:pPr>
      <w:r w:rsidRPr="00E120D5">
        <w:rPr>
          <w:sz w:val="18"/>
          <w:szCs w:val="18"/>
        </w:rPr>
        <w:t xml:space="preserve">Če DA, navedite nosilca tihe družbe*:____________________________________________________________ </w:t>
      </w:r>
    </w:p>
    <w:p w14:paraId="3854B1D9" w14:textId="77777777" w:rsidR="00B45BD4" w:rsidRPr="00E120D5" w:rsidRDefault="00C549F6" w:rsidP="0022679C">
      <w:pPr>
        <w:jc w:val="both"/>
        <w:rPr>
          <w:i/>
          <w:sz w:val="18"/>
          <w:szCs w:val="18"/>
        </w:rPr>
      </w:pPr>
      <w:r w:rsidRPr="00E120D5">
        <w:rPr>
          <w:i/>
          <w:sz w:val="18"/>
          <w:szCs w:val="18"/>
        </w:rPr>
        <w:t xml:space="preserve">Fizična oseba 2: </w:t>
      </w:r>
    </w:p>
    <w:p w14:paraId="3854B1DA" w14:textId="77777777" w:rsidR="00B45BD4" w:rsidRPr="00E120D5" w:rsidRDefault="00C549F6" w:rsidP="0022679C">
      <w:pPr>
        <w:jc w:val="both"/>
        <w:rPr>
          <w:sz w:val="18"/>
          <w:szCs w:val="18"/>
        </w:rPr>
      </w:pPr>
      <w:r w:rsidRPr="00E120D5">
        <w:rPr>
          <w:sz w:val="18"/>
          <w:szCs w:val="18"/>
        </w:rPr>
        <w:t xml:space="preserve">Ime in priimek: _____________________________________________________________________________ </w:t>
      </w:r>
    </w:p>
    <w:p w14:paraId="3854B1DB" w14:textId="77777777" w:rsidR="00B45BD4" w:rsidRPr="00E120D5" w:rsidRDefault="00C549F6" w:rsidP="0022679C">
      <w:pPr>
        <w:jc w:val="both"/>
        <w:rPr>
          <w:sz w:val="18"/>
          <w:szCs w:val="18"/>
        </w:rPr>
      </w:pPr>
      <w:r w:rsidRPr="00E120D5">
        <w:rPr>
          <w:sz w:val="18"/>
          <w:szCs w:val="18"/>
        </w:rPr>
        <w:t xml:space="preserve">Prebivališče – stalno, razen če ima oseba začasno prebivališče v Republiki Sloveniji (država, ulica in hišna številka, naselje, občina, poštna številka in kraj): __________________________________________________________________________________________ </w:t>
      </w:r>
    </w:p>
    <w:p w14:paraId="3854B1DC"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 </w:t>
      </w:r>
    </w:p>
    <w:p w14:paraId="3854B1DD" w14:textId="77777777" w:rsidR="00B45BD4" w:rsidRPr="00E120D5" w:rsidRDefault="00C549F6" w:rsidP="0022679C">
      <w:pPr>
        <w:jc w:val="both"/>
        <w:rPr>
          <w:sz w:val="18"/>
          <w:szCs w:val="18"/>
        </w:rPr>
      </w:pPr>
      <w:r w:rsidRPr="00E120D5">
        <w:rPr>
          <w:sz w:val="18"/>
          <w:szCs w:val="18"/>
        </w:rPr>
        <w:t xml:space="preserve">Tihi družbenik* (ustrezno označi): DA NE </w:t>
      </w:r>
    </w:p>
    <w:p w14:paraId="3854B1DE" w14:textId="77777777" w:rsidR="00B45BD4" w:rsidRPr="00E120D5" w:rsidRDefault="00C549F6" w:rsidP="0022679C">
      <w:pPr>
        <w:jc w:val="both"/>
        <w:rPr>
          <w:sz w:val="18"/>
          <w:szCs w:val="18"/>
        </w:rPr>
      </w:pPr>
      <w:r w:rsidRPr="00E120D5">
        <w:rPr>
          <w:sz w:val="18"/>
          <w:szCs w:val="18"/>
        </w:rPr>
        <w:t xml:space="preserve">Če DA, navedite nosilca tihe družbe*:____________________________________________________________ </w:t>
      </w:r>
    </w:p>
    <w:p w14:paraId="3854B1DF" w14:textId="77777777" w:rsidR="00B45BD4" w:rsidRPr="00E120D5" w:rsidRDefault="00C549F6" w:rsidP="0022679C">
      <w:pPr>
        <w:jc w:val="both"/>
        <w:rPr>
          <w:i/>
          <w:sz w:val="18"/>
          <w:szCs w:val="18"/>
        </w:rPr>
      </w:pPr>
      <w:r w:rsidRPr="00E120D5">
        <w:rPr>
          <w:i/>
          <w:sz w:val="18"/>
          <w:szCs w:val="18"/>
        </w:rPr>
        <w:t xml:space="preserve">Fizična oseba 3: </w:t>
      </w:r>
    </w:p>
    <w:p w14:paraId="3854B1E0" w14:textId="77777777" w:rsidR="00B45BD4" w:rsidRPr="00E120D5" w:rsidRDefault="00C549F6" w:rsidP="0022679C">
      <w:pPr>
        <w:jc w:val="both"/>
        <w:rPr>
          <w:sz w:val="18"/>
          <w:szCs w:val="18"/>
        </w:rPr>
      </w:pPr>
      <w:r w:rsidRPr="00E120D5">
        <w:rPr>
          <w:sz w:val="18"/>
          <w:szCs w:val="18"/>
        </w:rPr>
        <w:t xml:space="preserve">Ime in priimek: _____________________________________________________________________________ </w:t>
      </w:r>
    </w:p>
    <w:p w14:paraId="3854B1E1" w14:textId="77777777" w:rsidR="00B45BD4" w:rsidRPr="00E120D5" w:rsidRDefault="00C549F6" w:rsidP="0022679C">
      <w:pPr>
        <w:jc w:val="both"/>
        <w:rPr>
          <w:sz w:val="18"/>
          <w:szCs w:val="18"/>
        </w:rPr>
      </w:pPr>
      <w:r w:rsidRPr="00E120D5">
        <w:rPr>
          <w:sz w:val="18"/>
          <w:szCs w:val="18"/>
        </w:rPr>
        <w:lastRenderedPageBreak/>
        <w:t xml:space="preserve">Prebivališče – stalno, razen če ima oseba začasno prebivališče v Republiki Sloveniji (država, ulica in hišna številka, naselje, občina, poštna številka in kraj): __________________________________________________________________________________________ </w:t>
      </w:r>
    </w:p>
    <w:p w14:paraId="3854B1E2"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 </w:t>
      </w:r>
    </w:p>
    <w:p w14:paraId="3854B1E3" w14:textId="77777777" w:rsidR="00B45BD4" w:rsidRPr="00E120D5" w:rsidRDefault="00C549F6" w:rsidP="0022679C">
      <w:pPr>
        <w:jc w:val="both"/>
        <w:rPr>
          <w:sz w:val="18"/>
          <w:szCs w:val="18"/>
        </w:rPr>
      </w:pPr>
      <w:r w:rsidRPr="00E120D5">
        <w:rPr>
          <w:sz w:val="18"/>
          <w:szCs w:val="18"/>
        </w:rPr>
        <w:t xml:space="preserve">Tihi družbenik* (ustrezno označi): DA NE </w:t>
      </w:r>
    </w:p>
    <w:p w14:paraId="3854B1E4" w14:textId="77777777" w:rsidR="00B45BD4" w:rsidRPr="00E120D5" w:rsidRDefault="00C549F6" w:rsidP="0022679C">
      <w:pPr>
        <w:jc w:val="both"/>
        <w:rPr>
          <w:sz w:val="18"/>
          <w:szCs w:val="18"/>
        </w:rPr>
      </w:pPr>
      <w:r w:rsidRPr="00E120D5">
        <w:rPr>
          <w:sz w:val="18"/>
          <w:szCs w:val="18"/>
        </w:rPr>
        <w:t xml:space="preserve">Če DA, navedite nosilca tihe družbe*:____________________________________________________________ (ustrezno nadaljuj seznam) </w:t>
      </w:r>
    </w:p>
    <w:p w14:paraId="3854B1E5" w14:textId="77777777" w:rsidR="00B45BD4" w:rsidRPr="00E120D5" w:rsidRDefault="00B45BD4" w:rsidP="0022679C">
      <w:pPr>
        <w:jc w:val="both"/>
        <w:rPr>
          <w:sz w:val="18"/>
          <w:szCs w:val="18"/>
        </w:rPr>
      </w:pPr>
    </w:p>
    <w:p w14:paraId="3854B1E6" w14:textId="77777777" w:rsidR="00B45BD4" w:rsidRPr="00E120D5" w:rsidRDefault="00C549F6" w:rsidP="0022679C">
      <w:pPr>
        <w:jc w:val="both"/>
        <w:rPr>
          <w:b/>
          <w:sz w:val="18"/>
          <w:szCs w:val="18"/>
        </w:rPr>
      </w:pPr>
      <w:r w:rsidRPr="00E120D5">
        <w:rPr>
          <w:b/>
          <w:sz w:val="18"/>
          <w:szCs w:val="18"/>
        </w:rPr>
        <w:t xml:space="preserve">1.2. Podatki o udeležbi pravnih oseb v lastništvu ponudnika, vključno z navedbo, ali je pravna oseba nosilec tihe družbe*: </w:t>
      </w:r>
    </w:p>
    <w:p w14:paraId="3854B1E7" w14:textId="77777777" w:rsidR="00B45BD4" w:rsidRPr="00E120D5" w:rsidRDefault="00C549F6" w:rsidP="0022679C">
      <w:pPr>
        <w:jc w:val="both"/>
        <w:rPr>
          <w:sz w:val="18"/>
          <w:szCs w:val="18"/>
        </w:rPr>
      </w:pPr>
      <w:r w:rsidRPr="00E120D5">
        <w:rPr>
          <w:sz w:val="18"/>
          <w:szCs w:val="18"/>
        </w:rPr>
        <w:t xml:space="preserve">Naziv pravne osebe: ________________________________________________________________________ </w:t>
      </w:r>
    </w:p>
    <w:p w14:paraId="3854B1E8" w14:textId="77777777" w:rsidR="00B45BD4" w:rsidRPr="00E120D5" w:rsidRDefault="00C549F6" w:rsidP="0022679C">
      <w:pPr>
        <w:jc w:val="both"/>
        <w:rPr>
          <w:sz w:val="18"/>
          <w:szCs w:val="18"/>
        </w:rPr>
      </w:pPr>
      <w:r w:rsidRPr="00E120D5">
        <w:rPr>
          <w:sz w:val="18"/>
          <w:szCs w:val="18"/>
        </w:rPr>
        <w:t xml:space="preserve">Sedež pravne osebe: ________________________________________________________________________ </w:t>
      </w:r>
    </w:p>
    <w:p w14:paraId="3854B1E9"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___________________________________________________________________ </w:t>
      </w:r>
    </w:p>
    <w:p w14:paraId="3854B1EA" w14:textId="77777777" w:rsidR="00B45BD4" w:rsidRPr="00E120D5" w:rsidRDefault="00C549F6" w:rsidP="0022679C">
      <w:pPr>
        <w:jc w:val="both"/>
        <w:rPr>
          <w:sz w:val="18"/>
          <w:szCs w:val="18"/>
        </w:rPr>
      </w:pPr>
      <w:r w:rsidRPr="00E120D5">
        <w:rPr>
          <w:sz w:val="18"/>
          <w:szCs w:val="18"/>
        </w:rPr>
        <w:t xml:space="preserve">Matična številka ponudnika oziroma davčna številka za druge pravne osebe, ki niso vpisane v poslovnem registru: __________________________________________________________________ </w:t>
      </w:r>
    </w:p>
    <w:p w14:paraId="3854B1EB" w14:textId="77777777" w:rsidR="00B45BD4" w:rsidRPr="00E120D5" w:rsidRDefault="00C549F6" w:rsidP="0022679C">
      <w:pPr>
        <w:jc w:val="both"/>
        <w:rPr>
          <w:sz w:val="18"/>
          <w:szCs w:val="18"/>
        </w:rPr>
      </w:pPr>
      <w:r w:rsidRPr="00E120D5">
        <w:rPr>
          <w:sz w:val="18"/>
          <w:szCs w:val="18"/>
        </w:rPr>
        <w:t xml:space="preserve">Pravna oseba je hkrati nosilec tihe družbe* (ustrezno označi): </w:t>
      </w:r>
    </w:p>
    <w:p w14:paraId="3854B1EC" w14:textId="77777777" w:rsidR="00B45BD4" w:rsidRPr="00E120D5" w:rsidRDefault="00C549F6" w:rsidP="0022679C">
      <w:pPr>
        <w:jc w:val="both"/>
        <w:rPr>
          <w:sz w:val="18"/>
          <w:szCs w:val="18"/>
        </w:rPr>
      </w:pPr>
      <w:r w:rsidRPr="00E120D5">
        <w:rPr>
          <w:sz w:val="18"/>
          <w:szCs w:val="18"/>
        </w:rPr>
        <w:t xml:space="preserve">DA NE </w:t>
      </w:r>
    </w:p>
    <w:p w14:paraId="3854B1ED" w14:textId="77777777" w:rsidR="00B45BD4" w:rsidRPr="00E120D5" w:rsidRDefault="00C549F6" w:rsidP="0022679C">
      <w:pPr>
        <w:jc w:val="both"/>
        <w:rPr>
          <w:sz w:val="18"/>
          <w:szCs w:val="18"/>
        </w:rPr>
      </w:pPr>
      <w:r w:rsidRPr="00E120D5">
        <w:rPr>
          <w:sz w:val="18"/>
          <w:szCs w:val="18"/>
        </w:rPr>
        <w:t xml:space="preserve">pri čemer je pravna oseba v lasti naslednjih fizičnih oseb: </w:t>
      </w:r>
    </w:p>
    <w:p w14:paraId="3854B1EE" w14:textId="77777777" w:rsidR="00B45BD4" w:rsidRPr="00E120D5" w:rsidRDefault="00C549F6" w:rsidP="0022679C">
      <w:pPr>
        <w:jc w:val="both"/>
        <w:rPr>
          <w:sz w:val="18"/>
          <w:szCs w:val="18"/>
        </w:rPr>
      </w:pPr>
      <w:r w:rsidRPr="00E120D5">
        <w:rPr>
          <w:sz w:val="18"/>
          <w:szCs w:val="18"/>
        </w:rPr>
        <w:t xml:space="preserve">Ime in priimek: _____________________________________________________________________________ </w:t>
      </w:r>
    </w:p>
    <w:p w14:paraId="3854B1EF" w14:textId="77777777" w:rsidR="00B45BD4" w:rsidRPr="00E120D5" w:rsidRDefault="00C549F6" w:rsidP="0022679C">
      <w:pPr>
        <w:jc w:val="both"/>
        <w:rPr>
          <w:sz w:val="18"/>
          <w:szCs w:val="18"/>
        </w:rPr>
      </w:pPr>
      <w:r w:rsidRPr="00E120D5">
        <w:rPr>
          <w:sz w:val="18"/>
          <w:szCs w:val="18"/>
        </w:rPr>
        <w:t xml:space="preserve">Prebivališče – stalno, razen če ima oseba začasno prebivališče v Republiki Sloveniji (država, ulica in hišna številka, naselje, občina, poštna številka in kraj): __________________________________________________________________________________________ </w:t>
      </w:r>
    </w:p>
    <w:p w14:paraId="3854B1F0"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 </w:t>
      </w:r>
    </w:p>
    <w:p w14:paraId="3854B1F1" w14:textId="77777777" w:rsidR="00B45BD4" w:rsidRPr="00E120D5" w:rsidRDefault="00C549F6" w:rsidP="0022679C">
      <w:pPr>
        <w:jc w:val="both"/>
        <w:rPr>
          <w:sz w:val="18"/>
          <w:szCs w:val="18"/>
        </w:rPr>
      </w:pPr>
      <w:r w:rsidRPr="00E120D5">
        <w:rPr>
          <w:sz w:val="18"/>
          <w:szCs w:val="18"/>
        </w:rPr>
        <w:t xml:space="preserve">Tihi družbenik* (ustrezno označi): DA NE </w:t>
      </w:r>
    </w:p>
    <w:p w14:paraId="3854B1F2" w14:textId="77777777" w:rsidR="00B45BD4" w:rsidRPr="00E120D5" w:rsidRDefault="00C549F6" w:rsidP="0022679C">
      <w:pPr>
        <w:jc w:val="both"/>
        <w:rPr>
          <w:sz w:val="18"/>
          <w:szCs w:val="18"/>
        </w:rPr>
      </w:pPr>
      <w:r w:rsidRPr="00E120D5">
        <w:rPr>
          <w:sz w:val="18"/>
          <w:szCs w:val="18"/>
        </w:rPr>
        <w:t xml:space="preserve">Če DA, navedite nosilca tihe družbe*:____________________________________________________________ (ustrezno nadaljuj seznam) </w:t>
      </w:r>
    </w:p>
    <w:p w14:paraId="3854B1F3" w14:textId="77777777" w:rsidR="00B45BD4" w:rsidRPr="00E120D5" w:rsidRDefault="00B45BD4" w:rsidP="0022679C">
      <w:pPr>
        <w:jc w:val="both"/>
        <w:rPr>
          <w:sz w:val="18"/>
          <w:szCs w:val="18"/>
        </w:rPr>
      </w:pPr>
    </w:p>
    <w:p w14:paraId="3854B1F4" w14:textId="77777777" w:rsidR="00B45BD4" w:rsidRPr="00E120D5" w:rsidRDefault="00C549F6" w:rsidP="0022679C">
      <w:pPr>
        <w:jc w:val="both"/>
        <w:rPr>
          <w:sz w:val="18"/>
          <w:szCs w:val="18"/>
        </w:rPr>
      </w:pPr>
      <w:r w:rsidRPr="00E120D5">
        <w:rPr>
          <w:b/>
          <w:sz w:val="18"/>
          <w:szCs w:val="18"/>
        </w:rPr>
        <w:t>1.3. Podatki o družbah, za katere se po določbah zakona, ki ureja gospodarske družbe, šteje, da so povezane družbe s ponudnikom</w:t>
      </w:r>
      <w:r w:rsidRPr="00E120D5">
        <w:rPr>
          <w:sz w:val="18"/>
          <w:szCs w:val="18"/>
        </w:rPr>
        <w:t xml:space="preserve">: Naziv pravne osebe: ________________________________________________________________________ </w:t>
      </w:r>
    </w:p>
    <w:p w14:paraId="3854B1F5" w14:textId="77777777" w:rsidR="00B45BD4" w:rsidRPr="00E120D5" w:rsidRDefault="00C549F6" w:rsidP="0022679C">
      <w:pPr>
        <w:jc w:val="both"/>
        <w:rPr>
          <w:sz w:val="18"/>
          <w:szCs w:val="18"/>
        </w:rPr>
      </w:pPr>
      <w:r w:rsidRPr="00E120D5">
        <w:rPr>
          <w:sz w:val="18"/>
          <w:szCs w:val="18"/>
        </w:rPr>
        <w:t xml:space="preserve">Sedež pravne osebe: ________________________________________________________________________ </w:t>
      </w:r>
    </w:p>
    <w:p w14:paraId="3854B1F6" w14:textId="77777777" w:rsidR="00B45BD4" w:rsidRPr="00E120D5" w:rsidRDefault="00C549F6" w:rsidP="0022679C">
      <w:pPr>
        <w:jc w:val="both"/>
        <w:rPr>
          <w:sz w:val="18"/>
          <w:szCs w:val="18"/>
        </w:rPr>
      </w:pPr>
      <w:r w:rsidRPr="00E120D5">
        <w:rPr>
          <w:sz w:val="18"/>
          <w:szCs w:val="18"/>
        </w:rPr>
        <w:t>Matična številka ponudnika oziroma davčna številka za druge pravne osebe, ki niso vpisane v poslovnem registru: __________________________________________________________________</w:t>
      </w:r>
    </w:p>
    <w:p w14:paraId="3854B1F7" w14:textId="77777777" w:rsidR="00B45BD4" w:rsidRPr="00E120D5" w:rsidRDefault="00C549F6" w:rsidP="0022679C">
      <w:pPr>
        <w:jc w:val="both"/>
        <w:rPr>
          <w:sz w:val="18"/>
          <w:szCs w:val="18"/>
        </w:rPr>
      </w:pPr>
      <w:r w:rsidRPr="00E120D5">
        <w:rPr>
          <w:sz w:val="18"/>
          <w:szCs w:val="18"/>
        </w:rPr>
        <w:t xml:space="preserve"> je v medsebojnem razmerju, v skladu s 527. členom ZGD s pravno osebo: </w:t>
      </w:r>
    </w:p>
    <w:p w14:paraId="3854B1F8" w14:textId="77777777" w:rsidR="00B45BD4" w:rsidRPr="00E120D5" w:rsidRDefault="00C549F6" w:rsidP="0022679C">
      <w:pPr>
        <w:jc w:val="both"/>
        <w:rPr>
          <w:sz w:val="18"/>
          <w:szCs w:val="18"/>
        </w:rPr>
      </w:pPr>
      <w:r w:rsidRPr="00E120D5">
        <w:rPr>
          <w:sz w:val="18"/>
          <w:szCs w:val="18"/>
        </w:rPr>
        <w:t xml:space="preserve">Naziv pravne osebe: ________________________________________________________________________ </w:t>
      </w:r>
    </w:p>
    <w:p w14:paraId="3854B1F9" w14:textId="77777777" w:rsidR="00B45BD4" w:rsidRPr="00E120D5" w:rsidRDefault="00C549F6" w:rsidP="0022679C">
      <w:pPr>
        <w:jc w:val="both"/>
        <w:rPr>
          <w:sz w:val="18"/>
          <w:szCs w:val="18"/>
        </w:rPr>
      </w:pPr>
      <w:r w:rsidRPr="00E120D5">
        <w:rPr>
          <w:sz w:val="18"/>
          <w:szCs w:val="18"/>
        </w:rPr>
        <w:t xml:space="preserve">Sedež pravne osebe: ________________________________________________________________________ </w:t>
      </w:r>
    </w:p>
    <w:p w14:paraId="3854B1FA" w14:textId="77777777" w:rsidR="00B45BD4" w:rsidRPr="00E120D5" w:rsidRDefault="00C549F6" w:rsidP="0022679C">
      <w:pPr>
        <w:jc w:val="both"/>
        <w:rPr>
          <w:sz w:val="18"/>
          <w:szCs w:val="18"/>
        </w:rPr>
      </w:pPr>
      <w:r w:rsidRPr="00E120D5">
        <w:rPr>
          <w:sz w:val="18"/>
          <w:szCs w:val="18"/>
        </w:rPr>
        <w:t xml:space="preserve">Matična številka ponudnika oziroma davčna številka za druge pravne osebe, ki niso vpisane v poslovnem registru: __________________________________________________________________ </w:t>
      </w:r>
    </w:p>
    <w:p w14:paraId="3854B1FB" w14:textId="77777777" w:rsidR="00B45BD4" w:rsidRPr="00E120D5" w:rsidRDefault="00C549F6" w:rsidP="0022679C">
      <w:pPr>
        <w:jc w:val="both"/>
        <w:rPr>
          <w:sz w:val="18"/>
          <w:szCs w:val="18"/>
        </w:rPr>
      </w:pPr>
      <w:r w:rsidRPr="00E120D5">
        <w:rPr>
          <w:sz w:val="18"/>
          <w:szCs w:val="18"/>
        </w:rPr>
        <w:t xml:space="preserve">povezana na način__________________________________________________________ (ustrezno nadaljuj seznam) </w:t>
      </w:r>
    </w:p>
    <w:p w14:paraId="3854B1FC" w14:textId="77777777" w:rsidR="00B45BD4" w:rsidRPr="00E120D5" w:rsidRDefault="00B45BD4" w:rsidP="0022679C">
      <w:pPr>
        <w:jc w:val="both"/>
        <w:rPr>
          <w:sz w:val="18"/>
          <w:szCs w:val="18"/>
        </w:rPr>
      </w:pPr>
    </w:p>
    <w:p w14:paraId="3854B1FD" w14:textId="77777777" w:rsidR="00B45BD4" w:rsidRPr="00E120D5" w:rsidRDefault="00C549F6" w:rsidP="0022679C">
      <w:pPr>
        <w:jc w:val="both"/>
        <w:rPr>
          <w:sz w:val="18"/>
          <w:szCs w:val="18"/>
        </w:rPr>
      </w:pPr>
      <w:r w:rsidRPr="00E120D5">
        <w:rPr>
          <w:sz w:val="18"/>
          <w:szCs w:val="18"/>
        </w:rPr>
        <w:lastRenderedPageBreak/>
        <w:t xml:space="preserve">Izjavljam, da sem kot fizične osebe - udeležence v lastništvu ponudnika navedel: </w:t>
      </w:r>
    </w:p>
    <w:p w14:paraId="3854B1FE" w14:textId="77777777" w:rsidR="00B45BD4" w:rsidRPr="00E120D5" w:rsidRDefault="00C549F6" w:rsidP="0022679C">
      <w:pPr>
        <w:pStyle w:val="Odstavekseznama"/>
        <w:numPr>
          <w:ilvl w:val="0"/>
          <w:numId w:val="15"/>
        </w:numPr>
        <w:jc w:val="both"/>
        <w:rPr>
          <w:sz w:val="18"/>
          <w:szCs w:val="18"/>
        </w:rPr>
      </w:pPr>
      <w:r w:rsidRPr="00E120D5">
        <w:rPr>
          <w:sz w:val="18"/>
          <w:szCs w:val="18"/>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854B1FF" w14:textId="77777777" w:rsidR="005031D2" w:rsidRPr="00E120D5" w:rsidRDefault="00C549F6" w:rsidP="0022679C">
      <w:pPr>
        <w:pStyle w:val="Odstavekseznama"/>
        <w:numPr>
          <w:ilvl w:val="0"/>
          <w:numId w:val="15"/>
        </w:numPr>
        <w:jc w:val="both"/>
        <w:rPr>
          <w:sz w:val="18"/>
          <w:szCs w:val="18"/>
        </w:rPr>
      </w:pPr>
      <w:r w:rsidRPr="00E120D5">
        <w:rPr>
          <w:sz w:val="18"/>
          <w:szCs w:val="18"/>
        </w:rPr>
        <w:t xml:space="preserve">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3854B200" w14:textId="77777777" w:rsidR="005031D2" w:rsidRPr="00E120D5" w:rsidRDefault="005031D2" w:rsidP="0022679C">
      <w:pPr>
        <w:pStyle w:val="Odstavekseznama"/>
        <w:jc w:val="both"/>
        <w:rPr>
          <w:sz w:val="18"/>
          <w:szCs w:val="18"/>
        </w:rPr>
      </w:pPr>
    </w:p>
    <w:p w14:paraId="3854B201" w14:textId="77777777" w:rsidR="005031D2" w:rsidRPr="00E120D5" w:rsidRDefault="00C549F6" w:rsidP="0022679C">
      <w:pPr>
        <w:pStyle w:val="Odstavekseznama"/>
        <w:jc w:val="both"/>
        <w:rPr>
          <w:sz w:val="18"/>
          <w:szCs w:val="18"/>
        </w:rPr>
      </w:pPr>
      <w:r w:rsidRPr="00E120D5">
        <w:rPr>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854B202" w14:textId="77777777" w:rsidR="005031D2" w:rsidRPr="00E120D5" w:rsidRDefault="005031D2" w:rsidP="0022679C">
      <w:pPr>
        <w:pStyle w:val="Odstavekseznama"/>
        <w:jc w:val="both"/>
        <w:rPr>
          <w:sz w:val="18"/>
          <w:szCs w:val="18"/>
        </w:rPr>
      </w:pPr>
    </w:p>
    <w:p w14:paraId="3854B203" w14:textId="77777777" w:rsidR="005031D2" w:rsidRPr="00E120D5" w:rsidRDefault="00C549F6" w:rsidP="0022679C">
      <w:pPr>
        <w:pStyle w:val="Odstavekseznama"/>
        <w:jc w:val="both"/>
        <w:rPr>
          <w:sz w:val="18"/>
          <w:szCs w:val="18"/>
        </w:rPr>
      </w:pPr>
      <w:r w:rsidRPr="00E120D5">
        <w:rPr>
          <w:sz w:val="18"/>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3854B204" w14:textId="77777777" w:rsidR="005031D2" w:rsidRPr="00E120D5" w:rsidRDefault="005031D2" w:rsidP="005031D2">
      <w:pPr>
        <w:pStyle w:val="Odstavekseznama"/>
        <w:rPr>
          <w:sz w:val="18"/>
          <w:szCs w:val="18"/>
        </w:rPr>
      </w:pPr>
    </w:p>
    <w:p w14:paraId="3854B205" w14:textId="77777777" w:rsidR="0022679C" w:rsidRPr="00E120D5" w:rsidRDefault="00C549F6" w:rsidP="005031D2">
      <w:pPr>
        <w:pStyle w:val="Odstavekseznama"/>
        <w:rPr>
          <w:sz w:val="18"/>
          <w:szCs w:val="18"/>
        </w:rPr>
      </w:pPr>
      <w:r w:rsidRPr="00E120D5">
        <w:rPr>
          <w:sz w:val="18"/>
          <w:szCs w:val="18"/>
        </w:rPr>
        <w:t xml:space="preserve">Kraj in datum </w:t>
      </w:r>
    </w:p>
    <w:p w14:paraId="3854B206" w14:textId="77777777" w:rsidR="0022679C" w:rsidRPr="00E120D5" w:rsidRDefault="0022679C" w:rsidP="005031D2">
      <w:pPr>
        <w:pStyle w:val="Odstavekseznama"/>
        <w:rPr>
          <w:sz w:val="18"/>
          <w:szCs w:val="18"/>
        </w:rPr>
      </w:pPr>
    </w:p>
    <w:p w14:paraId="3854B207" w14:textId="77777777" w:rsidR="005031D2" w:rsidRPr="00E120D5" w:rsidRDefault="00C549F6" w:rsidP="005031D2">
      <w:pPr>
        <w:pStyle w:val="Odstavekseznama"/>
        <w:rPr>
          <w:sz w:val="18"/>
          <w:szCs w:val="18"/>
        </w:rPr>
      </w:pPr>
      <w:r w:rsidRPr="00E120D5">
        <w:rPr>
          <w:sz w:val="18"/>
          <w:szCs w:val="18"/>
        </w:rPr>
        <w:t xml:space="preserve">Ime in priimek zakonitega zastopnika ___________ _____________________________ </w:t>
      </w:r>
    </w:p>
    <w:p w14:paraId="3854B208" w14:textId="77777777" w:rsidR="005031D2" w:rsidRPr="00E120D5" w:rsidRDefault="005031D2" w:rsidP="005031D2">
      <w:pPr>
        <w:pStyle w:val="Odstavekseznama"/>
        <w:rPr>
          <w:sz w:val="18"/>
          <w:szCs w:val="18"/>
        </w:rPr>
      </w:pPr>
    </w:p>
    <w:p w14:paraId="3854B209" w14:textId="77777777" w:rsidR="0022679C" w:rsidRPr="00E120D5" w:rsidRDefault="00C549F6" w:rsidP="005031D2">
      <w:pPr>
        <w:pStyle w:val="Odstavekseznama"/>
        <w:rPr>
          <w:sz w:val="18"/>
          <w:szCs w:val="18"/>
        </w:rPr>
      </w:pPr>
      <w:r w:rsidRPr="00E120D5">
        <w:rPr>
          <w:sz w:val="18"/>
          <w:szCs w:val="18"/>
        </w:rPr>
        <w:t xml:space="preserve">Podpis zakonitega zastopnika ______________________ </w:t>
      </w:r>
    </w:p>
    <w:p w14:paraId="3854B20A" w14:textId="77777777" w:rsidR="0022679C" w:rsidRPr="00E120D5" w:rsidRDefault="0022679C" w:rsidP="005031D2">
      <w:pPr>
        <w:pStyle w:val="Odstavekseznama"/>
        <w:rPr>
          <w:sz w:val="18"/>
          <w:szCs w:val="18"/>
        </w:rPr>
      </w:pPr>
    </w:p>
    <w:p w14:paraId="3854B20B" w14:textId="77777777" w:rsidR="00C549F6" w:rsidRPr="00E120D5" w:rsidRDefault="00C549F6" w:rsidP="005031D2">
      <w:pPr>
        <w:pStyle w:val="Odstavekseznama"/>
        <w:rPr>
          <w:sz w:val="18"/>
          <w:szCs w:val="18"/>
        </w:rPr>
      </w:pPr>
      <w:r w:rsidRPr="00E120D5">
        <w:rPr>
          <w:sz w:val="18"/>
          <w:szCs w:val="18"/>
        </w:rPr>
        <w:t>Žig podjetja oz. ponudnika ____________</w:t>
      </w:r>
    </w:p>
    <w:p w14:paraId="3854B20C" w14:textId="77777777" w:rsidR="00C549F6" w:rsidRPr="00E120D5" w:rsidRDefault="00C549F6" w:rsidP="00C549F6">
      <w:pPr>
        <w:rPr>
          <w:sz w:val="18"/>
          <w:szCs w:val="18"/>
        </w:rPr>
      </w:pPr>
    </w:p>
    <w:p w14:paraId="3854B20D" w14:textId="77777777" w:rsidR="00C549F6" w:rsidRPr="00E120D5" w:rsidRDefault="00C549F6" w:rsidP="00C549F6">
      <w:pPr>
        <w:rPr>
          <w:sz w:val="18"/>
          <w:szCs w:val="18"/>
        </w:rPr>
      </w:pPr>
    </w:p>
    <w:p w14:paraId="3854B20E" w14:textId="77777777" w:rsidR="00C549F6" w:rsidRDefault="00C549F6" w:rsidP="00C549F6"/>
    <w:p w14:paraId="3854B20F" w14:textId="77777777" w:rsidR="00C43F77" w:rsidRPr="00C549F6" w:rsidRDefault="00C43F77" w:rsidP="00C549F6"/>
    <w:sectPr w:rsidR="00C43F77" w:rsidRPr="00C549F6" w:rsidSect="00BA5F45">
      <w:headerReference w:type="default" r:id="rId8"/>
      <w:footerReference w:type="default" r:id="rId9"/>
      <w:pgSz w:w="11906" w:h="16838"/>
      <w:pgMar w:top="1417" w:right="1417" w:bottom="1417" w:left="1417" w:header="0" w:footer="2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4B212" w14:textId="77777777" w:rsidR="00AD7348" w:rsidRDefault="00AD7348" w:rsidP="00B45977">
      <w:pPr>
        <w:spacing w:line="240" w:lineRule="auto"/>
      </w:pPr>
      <w:r>
        <w:separator/>
      </w:r>
    </w:p>
  </w:endnote>
  <w:endnote w:type="continuationSeparator" w:id="0">
    <w:p w14:paraId="3854B213" w14:textId="77777777" w:rsidR="00AD7348" w:rsidRDefault="00AD7348"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4B215" w14:textId="51F04C1D" w:rsidR="00B45977" w:rsidRDefault="00B45977" w:rsidP="00CC1074">
    <w:pPr>
      <w:pStyle w:val="Noga"/>
      <w:ind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4B210" w14:textId="77777777" w:rsidR="00AD7348" w:rsidRDefault="00AD7348" w:rsidP="00B45977">
      <w:pPr>
        <w:spacing w:line="240" w:lineRule="auto"/>
      </w:pPr>
      <w:r>
        <w:separator/>
      </w:r>
    </w:p>
  </w:footnote>
  <w:footnote w:type="continuationSeparator" w:id="0">
    <w:p w14:paraId="3854B211" w14:textId="77777777" w:rsidR="00AD7348" w:rsidRDefault="00AD7348"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4B214" w14:textId="77777777" w:rsidR="00B45977" w:rsidRDefault="005546B1" w:rsidP="00B45977">
    <w:pPr>
      <w:pStyle w:val="Glava"/>
      <w:ind w:hanging="1417"/>
    </w:pPr>
    <w:r>
      <w:rPr>
        <w:noProof/>
        <w:lang w:eastAsia="sl-SI"/>
      </w:rPr>
      <w:drawing>
        <wp:inline distT="0" distB="0" distL="0" distR="0" wp14:anchorId="3854B216" wp14:editId="3854B217">
          <wp:extent cx="7546140" cy="1075386"/>
          <wp:effectExtent l="19050" t="0" r="0" b="0"/>
          <wp:docPr id="15" name="Slika 7"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7546140" cy="107538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40"/>
      <w:numFmt w:val="bullet"/>
      <w:lvlText w:val="-"/>
      <w:lvlJc w:val="left"/>
      <w:pPr>
        <w:tabs>
          <w:tab w:val="num" w:pos="0"/>
        </w:tabs>
        <w:ind w:left="720" w:hanging="360"/>
      </w:pPr>
      <w:rPr>
        <w:rFonts w:ascii="Times New Roman" w:hAnsi="Times New Roman" w:cs="Times New Roman"/>
      </w:rPr>
    </w:lvl>
  </w:abstractNum>
  <w:abstractNum w:abstractNumId="1" w15:restartNumberingAfterBreak="0">
    <w:nsid w:val="0501277D"/>
    <w:multiLevelType w:val="hybridMultilevel"/>
    <w:tmpl w:val="F2041936"/>
    <w:lvl w:ilvl="0" w:tplc="8A7ADA28">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B53143"/>
    <w:multiLevelType w:val="hybridMultilevel"/>
    <w:tmpl w:val="45403B82"/>
    <w:lvl w:ilvl="0" w:tplc="6EB20CE0">
      <w:start w:val="2"/>
      <w:numFmt w:val="bullet"/>
      <w:lvlText w:val="-"/>
      <w:lvlJc w:val="left"/>
      <w:pPr>
        <w:ind w:left="1068" w:hanging="360"/>
      </w:pPr>
      <w:rPr>
        <w:rFonts w:ascii="Calibri" w:eastAsia="Times New Roman"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28463541"/>
    <w:multiLevelType w:val="hybridMultilevel"/>
    <w:tmpl w:val="7D2EE5FA"/>
    <w:lvl w:ilvl="0" w:tplc="E9B68D8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9266200"/>
    <w:multiLevelType w:val="hybridMultilevel"/>
    <w:tmpl w:val="92322BFA"/>
    <w:lvl w:ilvl="0" w:tplc="DCD42BC6">
      <w:start w:val="6"/>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6" w15:restartNumberingAfterBreak="0">
    <w:nsid w:val="56356B4B"/>
    <w:multiLevelType w:val="hybridMultilevel"/>
    <w:tmpl w:val="1EE21EDA"/>
    <w:lvl w:ilvl="0" w:tplc="6ECAC21C">
      <w:start w:val="100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8104292"/>
    <w:multiLevelType w:val="hybridMultilevel"/>
    <w:tmpl w:val="455E9916"/>
    <w:lvl w:ilvl="0" w:tplc="A936F57C">
      <w:start w:val="225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00541673">
    <w:abstractNumId w:val="5"/>
  </w:num>
  <w:num w:numId="2" w16cid:durableId="2118674186">
    <w:abstractNumId w:val="5"/>
  </w:num>
  <w:num w:numId="3" w16cid:durableId="1950745187">
    <w:abstractNumId w:val="5"/>
  </w:num>
  <w:num w:numId="4" w16cid:durableId="829491571">
    <w:abstractNumId w:val="5"/>
  </w:num>
  <w:num w:numId="5" w16cid:durableId="175970775">
    <w:abstractNumId w:val="5"/>
  </w:num>
  <w:num w:numId="6" w16cid:durableId="1206988914">
    <w:abstractNumId w:val="7"/>
  </w:num>
  <w:num w:numId="7" w16cid:durableId="1876891663">
    <w:abstractNumId w:val="7"/>
  </w:num>
  <w:num w:numId="8" w16cid:durableId="1576473342">
    <w:abstractNumId w:val="7"/>
  </w:num>
  <w:num w:numId="9" w16cid:durableId="1841499906">
    <w:abstractNumId w:val="6"/>
  </w:num>
  <w:num w:numId="10" w16cid:durableId="549656381">
    <w:abstractNumId w:val="8"/>
  </w:num>
  <w:num w:numId="11" w16cid:durableId="587926712">
    <w:abstractNumId w:val="0"/>
  </w:num>
  <w:num w:numId="12" w16cid:durableId="1975914781">
    <w:abstractNumId w:val="3"/>
  </w:num>
  <w:num w:numId="13" w16cid:durableId="1631592877">
    <w:abstractNumId w:val="2"/>
  </w:num>
  <w:num w:numId="14" w16cid:durableId="452670372">
    <w:abstractNumId w:val="4"/>
  </w:num>
  <w:num w:numId="15" w16cid:durableId="5204331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5F9D"/>
    <w:rsid w:val="000357B5"/>
    <w:rsid w:val="00044F0A"/>
    <w:rsid w:val="000A580D"/>
    <w:rsid w:val="000A58B0"/>
    <w:rsid w:val="000E2E66"/>
    <w:rsid w:val="000E3F8D"/>
    <w:rsid w:val="00124B2A"/>
    <w:rsid w:val="00155F46"/>
    <w:rsid w:val="00196FE7"/>
    <w:rsid w:val="001E24FA"/>
    <w:rsid w:val="002046B2"/>
    <w:rsid w:val="00207016"/>
    <w:rsid w:val="0022373F"/>
    <w:rsid w:val="0022679C"/>
    <w:rsid w:val="002447B6"/>
    <w:rsid w:val="00250BC6"/>
    <w:rsid w:val="00263059"/>
    <w:rsid w:val="00264D96"/>
    <w:rsid w:val="00276DB7"/>
    <w:rsid w:val="002E6772"/>
    <w:rsid w:val="002F3662"/>
    <w:rsid w:val="002F5998"/>
    <w:rsid w:val="00301025"/>
    <w:rsid w:val="00330340"/>
    <w:rsid w:val="00354771"/>
    <w:rsid w:val="00372518"/>
    <w:rsid w:val="00397108"/>
    <w:rsid w:val="0039712E"/>
    <w:rsid w:val="003C47AF"/>
    <w:rsid w:val="00403881"/>
    <w:rsid w:val="004456AE"/>
    <w:rsid w:val="004D0570"/>
    <w:rsid w:val="005031D2"/>
    <w:rsid w:val="00506E16"/>
    <w:rsid w:val="005546B1"/>
    <w:rsid w:val="0056607A"/>
    <w:rsid w:val="00591201"/>
    <w:rsid w:val="005B4C7B"/>
    <w:rsid w:val="005C4513"/>
    <w:rsid w:val="005D2608"/>
    <w:rsid w:val="00615C22"/>
    <w:rsid w:val="006462EB"/>
    <w:rsid w:val="00657B81"/>
    <w:rsid w:val="006630A5"/>
    <w:rsid w:val="00664B3A"/>
    <w:rsid w:val="0067411C"/>
    <w:rsid w:val="00675DFF"/>
    <w:rsid w:val="006C3F24"/>
    <w:rsid w:val="00717B4E"/>
    <w:rsid w:val="00747444"/>
    <w:rsid w:val="007806EC"/>
    <w:rsid w:val="007926BD"/>
    <w:rsid w:val="007B45ED"/>
    <w:rsid w:val="007D737C"/>
    <w:rsid w:val="008156BE"/>
    <w:rsid w:val="00825E33"/>
    <w:rsid w:val="00876DDA"/>
    <w:rsid w:val="00882AF0"/>
    <w:rsid w:val="0089423F"/>
    <w:rsid w:val="008B40D7"/>
    <w:rsid w:val="008B6626"/>
    <w:rsid w:val="008D5F31"/>
    <w:rsid w:val="008F4CB9"/>
    <w:rsid w:val="009555CC"/>
    <w:rsid w:val="009C7B84"/>
    <w:rsid w:val="009D1D80"/>
    <w:rsid w:val="00A26A57"/>
    <w:rsid w:val="00A304A2"/>
    <w:rsid w:val="00A56EC8"/>
    <w:rsid w:val="00A662F2"/>
    <w:rsid w:val="00AB0C26"/>
    <w:rsid w:val="00AD7348"/>
    <w:rsid w:val="00AE7694"/>
    <w:rsid w:val="00AF4F67"/>
    <w:rsid w:val="00AF5F9D"/>
    <w:rsid w:val="00B215B0"/>
    <w:rsid w:val="00B45977"/>
    <w:rsid w:val="00B45BD4"/>
    <w:rsid w:val="00B624F5"/>
    <w:rsid w:val="00B67930"/>
    <w:rsid w:val="00BA0B61"/>
    <w:rsid w:val="00BA32F6"/>
    <w:rsid w:val="00BA5F45"/>
    <w:rsid w:val="00BB2F29"/>
    <w:rsid w:val="00BC18E8"/>
    <w:rsid w:val="00BD7C88"/>
    <w:rsid w:val="00BF0DEA"/>
    <w:rsid w:val="00C17EA5"/>
    <w:rsid w:val="00C43AFC"/>
    <w:rsid w:val="00C43F77"/>
    <w:rsid w:val="00C548BE"/>
    <w:rsid w:val="00C549F6"/>
    <w:rsid w:val="00C61C43"/>
    <w:rsid w:val="00CA2635"/>
    <w:rsid w:val="00CC1074"/>
    <w:rsid w:val="00D01885"/>
    <w:rsid w:val="00D048CF"/>
    <w:rsid w:val="00D1273F"/>
    <w:rsid w:val="00D17C23"/>
    <w:rsid w:val="00D648E9"/>
    <w:rsid w:val="00DA3592"/>
    <w:rsid w:val="00DC41BD"/>
    <w:rsid w:val="00DC76E1"/>
    <w:rsid w:val="00E101D0"/>
    <w:rsid w:val="00E120D5"/>
    <w:rsid w:val="00E26FBE"/>
    <w:rsid w:val="00E27F8F"/>
    <w:rsid w:val="00E56583"/>
    <w:rsid w:val="00E73FE6"/>
    <w:rsid w:val="00E771F3"/>
    <w:rsid w:val="00E91301"/>
    <w:rsid w:val="00EA2453"/>
    <w:rsid w:val="00EB075E"/>
    <w:rsid w:val="00F06B45"/>
    <w:rsid w:val="00F21211"/>
    <w:rsid w:val="00F273AC"/>
    <w:rsid w:val="00F43C9C"/>
    <w:rsid w:val="00F51031"/>
    <w:rsid w:val="00F62240"/>
    <w:rsid w:val="00FC026C"/>
    <w:rsid w:val="00FE69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54B1C5"/>
  <w15:docId w15:val="{09F65AFA-BF20-464B-8144-FDF5E9D52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24FA"/>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uiPriority w:val="99"/>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uiPriority w:val="99"/>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EDF2F8" w:themeFill="accent1" w:themeFillTint="19"/>
    </w:tc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Odstavekseznama">
    <w:name w:val="List Paragraph"/>
    <w:basedOn w:val="Navaden"/>
    <w:uiPriority w:val="34"/>
    <w:qFormat/>
    <w:rsid w:val="00DC76E1"/>
    <w:pPr>
      <w:ind w:left="720"/>
      <w:contextualSpacing/>
    </w:pPr>
  </w:style>
  <w:style w:type="paragraph" w:styleId="Sprotnaopomba-besedilo">
    <w:name w:val="footnote text"/>
    <w:basedOn w:val="Navaden"/>
    <w:link w:val="Sprotnaopomba-besediloZnak"/>
    <w:uiPriority w:val="99"/>
    <w:semiHidden/>
    <w:unhideWhenUsed/>
    <w:rsid w:val="00C548BE"/>
    <w:pPr>
      <w:widowControl/>
      <w:adjustRightInd/>
      <w:spacing w:line="240" w:lineRule="auto"/>
      <w:textAlignment w:val="auto"/>
    </w:pPr>
    <w:rPr>
      <w:rFonts w:eastAsiaTheme="minorHAnsi" w:cstheme="minorBidi"/>
      <w:sz w:val="20"/>
      <w:szCs w:val="20"/>
    </w:rPr>
  </w:style>
  <w:style w:type="character" w:customStyle="1" w:styleId="Sprotnaopomba-besediloZnak">
    <w:name w:val="Sprotna opomba - besedilo Znak"/>
    <w:basedOn w:val="Privzetapisavaodstavka"/>
    <w:link w:val="Sprotnaopomba-besedilo"/>
    <w:uiPriority w:val="99"/>
    <w:semiHidden/>
    <w:rsid w:val="00C548BE"/>
    <w:rPr>
      <w:rFonts w:asciiTheme="minorHAnsi" w:eastAsiaTheme="minorHAnsi" w:hAnsiTheme="minorHAnsi" w:cstheme="minorBidi"/>
      <w:i w:val="0"/>
      <w:iCs w:val="0"/>
      <w:sz w:val="20"/>
      <w:szCs w:val="20"/>
      <w:lang w:eastAsia="en-US"/>
    </w:rPr>
  </w:style>
  <w:style w:type="paragraph" w:styleId="Brezrazmikov">
    <w:name w:val="No Spacing"/>
    <w:uiPriority w:val="1"/>
    <w:qFormat/>
    <w:rsid w:val="00C548BE"/>
    <w:rPr>
      <w:rFonts w:asciiTheme="minorHAnsi" w:eastAsiaTheme="minorHAnsi" w:hAnsiTheme="minorHAnsi" w:cstheme="minorBidi"/>
      <w:i w:val="0"/>
      <w:iCs w:val="0"/>
      <w:sz w:val="22"/>
      <w:szCs w:val="22"/>
      <w:lang w:eastAsia="en-US"/>
    </w:rPr>
  </w:style>
  <w:style w:type="character" w:styleId="Sprotnaopomba-sklic">
    <w:name w:val="footnote reference"/>
    <w:basedOn w:val="Privzetapisavaodstavka"/>
    <w:uiPriority w:val="99"/>
    <w:semiHidden/>
    <w:unhideWhenUsed/>
    <w:rsid w:val="00C548BE"/>
    <w:rPr>
      <w:vertAlign w:val="superscript"/>
    </w:rPr>
  </w:style>
  <w:style w:type="character" w:styleId="Krepko">
    <w:name w:val="Strong"/>
    <w:basedOn w:val="Privzetapisavaodstavka"/>
    <w:uiPriority w:val="22"/>
    <w:qFormat/>
    <w:rsid w:val="00C548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174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tlana\AppData\Local\Microsoft\Windows\INetCache\Content.Outlook\3WP3UOW4\Predloga%20-%20prazn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C43FB95-4A2E-49E0-90C6-4586C4251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 prazna</Template>
  <TotalTime>1</TotalTime>
  <Pages>3</Pages>
  <Words>1002</Words>
  <Characters>5714</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 Miloševič</dc:creator>
  <cp:lastModifiedBy>Svetlana Miloševič Zupanič</cp:lastModifiedBy>
  <cp:revision>4</cp:revision>
  <cp:lastPrinted>2017-11-06T14:15:00Z</cp:lastPrinted>
  <dcterms:created xsi:type="dcterms:W3CDTF">2018-05-08T07:00:00Z</dcterms:created>
  <dcterms:modified xsi:type="dcterms:W3CDTF">2025-01-13T13:03:00Z</dcterms:modified>
</cp:coreProperties>
</file>